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16" w:rsidRPr="0000177D" w:rsidRDefault="006B4F16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 w:rsidRPr="0000177D">
        <w:rPr>
          <w:rFonts w:asciiTheme="majorHAnsi" w:hAnsiTheme="majorHAnsi"/>
          <w:b/>
          <w:sz w:val="32"/>
          <w:szCs w:val="32"/>
        </w:rPr>
        <w:t>ИНДИВИДУАЛНО КЛАСИРАНЕ</w:t>
      </w:r>
    </w:p>
    <w:p w:rsidR="006B4F16" w:rsidRPr="0000177D" w:rsidRDefault="001348DC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 w:rsidRPr="0000177D">
        <w:rPr>
          <w:rFonts w:asciiTheme="majorHAnsi" w:hAnsiTheme="majorHAnsi"/>
          <w:b/>
          <w:sz w:val="32"/>
          <w:szCs w:val="32"/>
        </w:rPr>
        <w:t xml:space="preserve">ДЛШ </w:t>
      </w:r>
      <w:r w:rsidR="001B1539">
        <w:rPr>
          <w:rFonts w:asciiTheme="majorHAnsi" w:hAnsiTheme="majorHAnsi"/>
          <w:b/>
          <w:sz w:val="32"/>
          <w:szCs w:val="32"/>
        </w:rPr>
        <w:t>УЧЕНИЦИ</w:t>
      </w:r>
    </w:p>
    <w:p w:rsidR="00C42D45" w:rsidRDefault="001B1539" w:rsidP="001348DC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23.05-27.05</w:t>
      </w:r>
      <w:r w:rsidR="006B4F16" w:rsidRPr="0000177D">
        <w:rPr>
          <w:rFonts w:asciiTheme="majorHAnsi" w:hAnsiTheme="majorHAnsi"/>
          <w:b/>
          <w:sz w:val="32"/>
          <w:szCs w:val="32"/>
        </w:rPr>
        <w:t>.2022 г.</w:t>
      </w:r>
      <w:r w:rsidR="0002758D" w:rsidRPr="0000177D">
        <w:rPr>
          <w:rFonts w:asciiTheme="majorHAnsi" w:hAnsiTheme="majorHAnsi"/>
          <w:b/>
          <w:sz w:val="32"/>
          <w:szCs w:val="32"/>
        </w:rPr>
        <w:t>,</w:t>
      </w:r>
      <w:r w:rsidR="001348DC" w:rsidRPr="0000177D">
        <w:rPr>
          <w:rFonts w:asciiTheme="majorHAnsi" w:hAnsiTheme="majorHAnsi"/>
          <w:b/>
          <w:sz w:val="32"/>
          <w:szCs w:val="32"/>
        </w:rPr>
        <w:t xml:space="preserve"> </w:t>
      </w:r>
      <w:r w:rsidR="0002758D" w:rsidRPr="0000177D">
        <w:rPr>
          <w:rFonts w:asciiTheme="majorHAnsi" w:hAnsiTheme="majorHAnsi"/>
          <w:b/>
          <w:sz w:val="32"/>
          <w:szCs w:val="32"/>
        </w:rPr>
        <w:t>гр</w:t>
      </w:r>
      <w:r w:rsidR="006B4F16" w:rsidRPr="0000177D">
        <w:rPr>
          <w:rFonts w:asciiTheme="majorHAnsi" w:hAnsiTheme="majorHAnsi"/>
          <w:b/>
          <w:sz w:val="32"/>
          <w:szCs w:val="32"/>
        </w:rPr>
        <w:t xml:space="preserve">. </w:t>
      </w:r>
      <w:r w:rsidR="0002758D" w:rsidRPr="0000177D">
        <w:rPr>
          <w:rFonts w:asciiTheme="majorHAnsi" w:hAnsiTheme="majorHAnsi"/>
          <w:b/>
          <w:sz w:val="32"/>
          <w:szCs w:val="32"/>
        </w:rPr>
        <w:t>П</w:t>
      </w:r>
      <w:r w:rsidR="00EB026C">
        <w:rPr>
          <w:rFonts w:asciiTheme="majorHAnsi" w:hAnsiTheme="majorHAnsi"/>
          <w:b/>
          <w:sz w:val="32"/>
          <w:szCs w:val="32"/>
        </w:rPr>
        <w:t>л</w:t>
      </w:r>
      <w:r>
        <w:rPr>
          <w:rFonts w:asciiTheme="majorHAnsi" w:hAnsiTheme="majorHAnsi"/>
          <w:b/>
          <w:sz w:val="32"/>
          <w:szCs w:val="32"/>
        </w:rPr>
        <w:t>евен</w:t>
      </w:r>
    </w:p>
    <w:p w:rsidR="00EB026C" w:rsidRDefault="00EB026C" w:rsidP="001348DC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W w:w="98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25"/>
        <w:gridCol w:w="2880"/>
        <w:gridCol w:w="1710"/>
        <w:gridCol w:w="2520"/>
        <w:gridCol w:w="1890"/>
      </w:tblGrid>
      <w:tr w:rsidR="00090D25" w:rsidRPr="00090D25" w:rsidTr="001B1539">
        <w:trPr>
          <w:trHeight w:val="72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Класиране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Име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на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състезателя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Категория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Отбор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Град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32 </w:t>
            </w: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Кристиан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Яков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ДСД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Симеон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Соколов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Лъвовете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Петрич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lang w:val="en-US" w:eastAsia="en-US"/>
              </w:rPr>
              <w:t>Марио</w:t>
            </w:r>
            <w:proofErr w:type="spellEnd"/>
            <w:r w:rsidRPr="00090D25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lang w:val="en-US" w:eastAsia="en-US"/>
              </w:rPr>
              <w:t>32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lang w:val="en-US" w:eastAsia="en-US"/>
              </w:rPr>
              <w:t>Перник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Никола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ДСД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Месут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Станков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Кирил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Спасов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Йоан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Йорданов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Светкавица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Търговище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34 </w:t>
            </w: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Гълъбов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Николай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ДСД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Димитър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Панталеев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Стефанов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Сторм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Спас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Найденов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Яни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Боев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Димов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36 </w:t>
            </w: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Николай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Карабойков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Красимир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Спасов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Ники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Илиев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Петър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Орешков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Ботев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Спартак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ПЛ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Валентин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Йорданов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Мехмед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Бинямин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Севдалин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lang w:val="en-US" w:eastAsia="en-US"/>
              </w:rPr>
              <w:t>Стивън</w:t>
            </w:r>
            <w:proofErr w:type="spellEnd"/>
            <w:r w:rsidRPr="00090D25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lang w:val="en-US" w:eastAsia="en-US"/>
              </w:rPr>
              <w:t>Евтимов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lang w:val="en-US" w:eastAsia="en-US"/>
              </w:rPr>
              <w:t>36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lang w:val="en-US" w:eastAsia="en-US"/>
              </w:rPr>
              <w:t>Перник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38 </w:t>
            </w: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Асен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Светлин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Симеонов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Севастиян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Манчев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Черно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море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Сали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Мехов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Разград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Божидар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Костов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Октай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Назиров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Росен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Илиев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Светлин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Галинов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40 </w:t>
            </w: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Лоренцо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Зоранов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Самоков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Самоков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Иван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Начев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Станков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Денев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груп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Христо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Тасков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Славчо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Григоров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Лаута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Арми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Васко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Спартак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ПЛ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Розалин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АСК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Сливен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Сливен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Рашко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Дейвид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Победа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Бургас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Севдалин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Идрис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Стефанов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Победа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Бургас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42 </w:t>
            </w: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Антонио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Дамянов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Калоян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Матеев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Юнайтед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спортс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Божидар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Денис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Махмуд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Дамян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Хухук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Иван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Христов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Александров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Севдалин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Колев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Венелин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Трифонов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Ячев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Станев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Мартин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Пенев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Дунав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44 </w:t>
            </w: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Иво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Черно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море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Сашо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Борисов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Денислав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Божинов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Мартин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Павлов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Миланов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Таланти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Лом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Лоренцо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Данов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КПВ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Персиян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Красимир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Захариев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Севдалин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Кристиан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Илиев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Стара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Загора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Стара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Загора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Иван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46 </w:t>
            </w: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Николай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Събев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Гюров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Мони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Илиев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БВС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Илия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Йорданов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ГО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Горна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Оряховица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Чобанов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Али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Живков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Олджан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Османов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Разград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Калоян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Николов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Йоан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Христов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Наско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Илиев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Галимир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Стефанов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Дунав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lang w:val="en-US" w:eastAsia="en-US"/>
              </w:rPr>
              <w:t>12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Преслав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ГО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Горна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Оряховица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Бирол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Ерол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Доростол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Силистра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48 </w:t>
            </w: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Владимир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Давидов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Лаута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Арми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Фикри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Живков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Светлин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Дамянов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Габриел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Нинов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Дунав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Латин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Сторм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Сали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Сали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Севдалин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Антонио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Обретенов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50 </w:t>
            </w: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Янко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Илиев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Марин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Николов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Дунав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Вилимир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Радев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Коце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Коцев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Тодор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Тодоров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Юри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Демиров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Преторианец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Юнайтед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спортс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Виктор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Искренов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52 </w:t>
            </w: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Джан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Ахмедов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Лаута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Арми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Деян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Михайлов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Ценков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Кубрат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Гьоков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Черно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море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Ивалин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Данчев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груп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Бурак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Зехериев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Светкавица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Търговище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Владимир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Абаджиев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Светкавица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Търговище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Шукри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Шукри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Севдалин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Алексанъдр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Иван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Митев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Спартак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ПЛ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Борис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Христов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Славия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54 </w:t>
            </w: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Найден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Лъвовете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Петрич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Кирилов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Тони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Савов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FF0000"/>
                <w:lang w:val="en-US" w:eastAsia="en-US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FF0000"/>
                <w:lang w:val="en-US" w:eastAsia="en-US"/>
              </w:rPr>
              <w:t>Асен</w:t>
            </w:r>
            <w:proofErr w:type="spellEnd"/>
            <w:r w:rsidRPr="00090D25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FF0000"/>
                <w:lang w:val="en-US" w:eastAsia="en-US"/>
              </w:rPr>
              <w:t>Валентинов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FF0000"/>
                <w:lang w:val="en-US" w:eastAsia="en-US"/>
              </w:rPr>
              <w:t>54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FF0000"/>
                <w:lang w:val="en-US" w:eastAsia="en-US"/>
              </w:rPr>
              <w:t>Таланти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FF0000"/>
                <w:lang w:val="en-US" w:eastAsia="en-US"/>
              </w:rPr>
              <w:t>Лом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Серкан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Сали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Севдалин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Неделин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Вълчев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Стара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Загора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Стара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Загора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Денислав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Максим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Кирилов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Деян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Терзийски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Ботев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Били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Зоранов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Самоков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Самоков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Алекс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Йосифов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57 </w:t>
            </w: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Никола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Клявков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Първенец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с.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Първенец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Владимир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Коев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груп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Станимир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Николов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Мартин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Лаков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Иво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Стоянов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АСК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Сливен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Сливен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Крум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Ангелов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Стоян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Ангелов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FF0000"/>
                <w:lang w:val="en-US" w:eastAsia="en-US"/>
              </w:rPr>
              <w:t>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FF0000"/>
                <w:lang w:val="en-US" w:eastAsia="en-US"/>
              </w:rPr>
              <w:t>Николай</w:t>
            </w:r>
            <w:proofErr w:type="spellEnd"/>
            <w:r w:rsidRPr="00090D25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FF0000"/>
                <w:lang w:val="en-US" w:eastAsia="en-US"/>
              </w:rPr>
              <w:t>Карамитев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FF0000"/>
                <w:lang w:val="en-US" w:eastAsia="en-US"/>
              </w:rPr>
              <w:t>57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FF0000"/>
                <w:lang w:val="en-US" w:eastAsia="en-US"/>
              </w:rPr>
              <w:t>КПВ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FF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Валентин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Минев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Димов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Тунч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Фучиджи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Доростол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Силистра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Юлиан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Лазаров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12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Пресиян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Стефанов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Доростол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Силистра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60 </w:t>
            </w: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Стилян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Христо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Николов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Самоков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Самоков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Валентин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Ненчев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Боруй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Стара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Загора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Петър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Тотов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Ботев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Никола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Николов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Ерай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Юриев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Доростол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Силистра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Сенатор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Варентинов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Таланти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Лом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63 </w:t>
            </w: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Алекс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Кацарев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Юнайтед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спортс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Григор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Мишев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Победа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Бургас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Валетин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Райчев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груп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Едмонд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Абдул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Рамадан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Райчев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Севдалин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66 </w:t>
            </w: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Марин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Асенов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Петър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Емилов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Венцислав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Октавиян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Вартанян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Йордан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Пенчев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КПВ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70 </w:t>
            </w: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Константин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Колев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Славия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Явор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Вълчев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ДСД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Нино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Николаев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Кристиян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Ерсой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Черно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море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Константин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Цветанов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Спартак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ПЛ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Атай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Мурад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Севдалин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Алекс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Нейков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70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75 </w:t>
            </w: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Давид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Калайджийски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FF0000"/>
                <w:lang w:val="en-US" w:eastAsia="en-US"/>
              </w:rPr>
              <w:t>75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Самоков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Самоков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Борислав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Михов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FF0000"/>
                <w:lang w:val="en-US" w:eastAsia="en-US"/>
              </w:rPr>
              <w:t>75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ДСД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Илиян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Илиев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FF0000"/>
                <w:lang w:val="en-US" w:eastAsia="en-US"/>
              </w:rPr>
              <w:t>75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Патрисио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FF0000"/>
                <w:lang w:val="en-US" w:eastAsia="en-US"/>
              </w:rPr>
              <w:t>75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Спартак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ПЛ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80 </w:t>
            </w: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Стефан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Симеонов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FF0000"/>
                <w:lang w:val="en-US" w:eastAsia="en-US"/>
              </w:rPr>
              <w:t>80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Сторм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Найден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Найденов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FF0000"/>
                <w:lang w:val="en-US" w:eastAsia="en-US"/>
              </w:rPr>
              <w:t>80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Иво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Демирев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FF0000"/>
                <w:lang w:val="en-US" w:eastAsia="en-US"/>
              </w:rPr>
              <w:t>80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Севдалин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90 </w:t>
            </w: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Васил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Кацарски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Боруй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Стара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Загора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Атанас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Митрев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Лъвовете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Петрич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Злати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Пенчев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БВС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Илиев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Красимир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Мемов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Цветелин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Петров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Марин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90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3C4A7E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</w:t>
            </w:r>
            <w:r w:rsidR="003C4A7E"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>+90</w:t>
            </w:r>
            <w:bookmarkStart w:id="0" w:name="_GoBack"/>
            <w:bookmarkEnd w:id="0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90D25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Виктор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Йорданов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90+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РС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Мартин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90+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Димов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Росен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Недков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90+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Мирослав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Цветанов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90+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  <w:proofErr w:type="spellEnd"/>
          </w:p>
        </w:tc>
      </w:tr>
      <w:tr w:rsidR="00090D25" w:rsidRPr="00090D25" w:rsidTr="001B1539">
        <w:trPr>
          <w:trHeight w:val="300"/>
        </w:trPr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Дениз</w:t>
            </w:r>
            <w:proofErr w:type="spellEnd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Али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90+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0D25" w:rsidRPr="00090D25" w:rsidRDefault="00090D25" w:rsidP="00090D25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90D25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</w:tbl>
    <w:p w:rsidR="00EB026C" w:rsidRDefault="00EB026C" w:rsidP="00F815A2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BE482C" w:rsidRPr="00BE482C" w:rsidRDefault="006B4F16" w:rsidP="00F815A2">
      <w:pPr>
        <w:spacing w:line="36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</w:p>
    <w:sectPr w:rsidR="00BE482C" w:rsidRPr="00BE482C" w:rsidSect="00144764">
      <w:headerReference w:type="default" r:id="rId9"/>
      <w:footerReference w:type="even" r:id="rId10"/>
      <w:footerReference w:type="default" r:id="rId11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36B" w:rsidRDefault="000A336B" w:rsidP="00144764">
      <w:r>
        <w:separator/>
      </w:r>
    </w:p>
  </w:endnote>
  <w:endnote w:type="continuationSeparator" w:id="0">
    <w:p w:rsidR="000A336B" w:rsidRDefault="000A336B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D25" w:rsidRDefault="00090D25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D25" w:rsidRPr="00144764" w:rsidRDefault="00090D25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36B" w:rsidRDefault="000A336B" w:rsidP="00144764">
      <w:r>
        <w:separator/>
      </w:r>
    </w:p>
  </w:footnote>
  <w:footnote w:type="continuationSeparator" w:id="0">
    <w:p w:rsidR="000A336B" w:rsidRDefault="000A336B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D25" w:rsidRPr="00144764" w:rsidRDefault="00090D25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0177D"/>
    <w:rsid w:val="0002758D"/>
    <w:rsid w:val="000342D8"/>
    <w:rsid w:val="00064CB6"/>
    <w:rsid w:val="000900F6"/>
    <w:rsid w:val="00090D25"/>
    <w:rsid w:val="000A336B"/>
    <w:rsid w:val="000F0F1A"/>
    <w:rsid w:val="001348DC"/>
    <w:rsid w:val="00144764"/>
    <w:rsid w:val="001B1539"/>
    <w:rsid w:val="00223B83"/>
    <w:rsid w:val="002A4A8E"/>
    <w:rsid w:val="003874E4"/>
    <w:rsid w:val="003A1F51"/>
    <w:rsid w:val="003C4A7E"/>
    <w:rsid w:val="00484BD5"/>
    <w:rsid w:val="004A5532"/>
    <w:rsid w:val="004F45EE"/>
    <w:rsid w:val="0052786E"/>
    <w:rsid w:val="00570DB0"/>
    <w:rsid w:val="00576D0A"/>
    <w:rsid w:val="00606305"/>
    <w:rsid w:val="0064642C"/>
    <w:rsid w:val="006B4F16"/>
    <w:rsid w:val="006D1ED9"/>
    <w:rsid w:val="007077B0"/>
    <w:rsid w:val="0073702F"/>
    <w:rsid w:val="0076018A"/>
    <w:rsid w:val="00803877"/>
    <w:rsid w:val="00853C82"/>
    <w:rsid w:val="00917784"/>
    <w:rsid w:val="00920FBF"/>
    <w:rsid w:val="00992041"/>
    <w:rsid w:val="00A25AD5"/>
    <w:rsid w:val="00A87976"/>
    <w:rsid w:val="00AB28A5"/>
    <w:rsid w:val="00AD52FE"/>
    <w:rsid w:val="00B50314"/>
    <w:rsid w:val="00B555A9"/>
    <w:rsid w:val="00B5771A"/>
    <w:rsid w:val="00BE482C"/>
    <w:rsid w:val="00C42D45"/>
    <w:rsid w:val="00C72603"/>
    <w:rsid w:val="00C73178"/>
    <w:rsid w:val="00CB5611"/>
    <w:rsid w:val="00CC5F5D"/>
    <w:rsid w:val="00CE162C"/>
    <w:rsid w:val="00CE7492"/>
    <w:rsid w:val="00D73436"/>
    <w:rsid w:val="00D876C6"/>
    <w:rsid w:val="00D940C6"/>
    <w:rsid w:val="00DD7564"/>
    <w:rsid w:val="00E127A4"/>
    <w:rsid w:val="00E1287C"/>
    <w:rsid w:val="00E247D5"/>
    <w:rsid w:val="00E957A4"/>
    <w:rsid w:val="00E96AFF"/>
    <w:rsid w:val="00EB026C"/>
    <w:rsid w:val="00EB6DE6"/>
    <w:rsid w:val="00ED2F16"/>
    <w:rsid w:val="00F815A2"/>
    <w:rsid w:val="00FB3D36"/>
    <w:rsid w:val="00FE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D4BC9-F7DD-466E-9ABB-74768D2D0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6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3</cp:revision>
  <cp:lastPrinted>2021-03-05T11:43:00Z</cp:lastPrinted>
  <dcterms:created xsi:type="dcterms:W3CDTF">2022-11-09T12:54:00Z</dcterms:created>
  <dcterms:modified xsi:type="dcterms:W3CDTF">2022-11-09T13:11:00Z</dcterms:modified>
</cp:coreProperties>
</file>